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C4F" w:rsidRDefault="00C11C4F" w:rsidP="0079213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ОТЧЕТ</w:t>
      </w:r>
    </w:p>
    <w:p w:rsidR="00C11C4F" w:rsidRDefault="00C11C4F" w:rsidP="00454A8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 ДВИЖЕНИИ Д/ТОПЛИВА ПО ОТДЕЛУ БЛАГ-ВО</w:t>
      </w:r>
    </w:p>
    <w:p w:rsidR="00C11C4F" w:rsidRDefault="00C11C4F" w:rsidP="00454A8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01.10.2012 ПО 31.12.2012 гг.</w:t>
      </w:r>
    </w:p>
    <w:p w:rsidR="00C11C4F" w:rsidRDefault="00C11C4F" w:rsidP="00454A8A">
      <w:pPr>
        <w:spacing w:after="0" w:line="240" w:lineRule="auto"/>
        <w:jc w:val="center"/>
        <w:rPr>
          <w:sz w:val="24"/>
          <w:szCs w:val="24"/>
        </w:rPr>
      </w:pPr>
    </w:p>
    <w:p w:rsidR="00C11C4F" w:rsidRPr="00454A8A" w:rsidRDefault="00C11C4F" w:rsidP="00454A8A">
      <w:pPr>
        <w:spacing w:after="0" w:line="240" w:lineRule="auto"/>
        <w:rPr>
          <w:b/>
          <w:sz w:val="24"/>
          <w:szCs w:val="24"/>
        </w:rPr>
      </w:pPr>
      <w:r w:rsidRPr="00454A8A">
        <w:rPr>
          <w:b/>
          <w:sz w:val="24"/>
          <w:szCs w:val="24"/>
        </w:rPr>
        <w:t>Поступило: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д/топливо – 2650 л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бензин        - 140 л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масло          -  70 л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Pr="00454A8A" w:rsidRDefault="00C11C4F" w:rsidP="00BB22E4">
      <w:pPr>
        <w:spacing w:after="0"/>
        <w:rPr>
          <w:b/>
          <w:sz w:val="24"/>
          <w:szCs w:val="24"/>
        </w:rPr>
      </w:pPr>
      <w:r w:rsidRPr="00454A8A">
        <w:rPr>
          <w:b/>
          <w:sz w:val="24"/>
          <w:szCs w:val="24"/>
        </w:rPr>
        <w:t>Израсходовано: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 w:rsidRPr="00BB22E4">
        <w:rPr>
          <w:b/>
          <w:sz w:val="24"/>
          <w:szCs w:val="24"/>
        </w:rPr>
        <w:t>Экскаватор</w:t>
      </w:r>
      <w:r>
        <w:rPr>
          <w:sz w:val="24"/>
          <w:szCs w:val="24"/>
        </w:rPr>
        <w:t xml:space="preserve"> – 890 л отработано 432 ч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Установка тротуарной плитки 450 метров в т.ч.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ул. Калинина   - 250 м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ул. Фрунзе</w:t>
      </w:r>
      <w:r>
        <w:rPr>
          <w:sz w:val="24"/>
          <w:szCs w:val="24"/>
        </w:rPr>
        <w:tab/>
        <w:t xml:space="preserve">      - 80 м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ул. Буденного – 120 м</w:t>
      </w:r>
      <w:r>
        <w:rPr>
          <w:sz w:val="24"/>
          <w:szCs w:val="24"/>
        </w:rPr>
        <w:tab/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Грейдирование дорог- 156 л  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ул. Суворова, Калинина, Сыртмача, Октябрьская, Крылова, Механизаторов, Свободы,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Чехова, Маяковского, Олимпийская, Буденного, Ленина, 9 Января.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Уборка стихийных свалок: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р/он шк. №6, ул. Маяковского, Комарова, Фрунзе, Буденного.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 w:rsidRPr="00BB22E4">
        <w:rPr>
          <w:b/>
          <w:sz w:val="24"/>
          <w:szCs w:val="24"/>
        </w:rPr>
        <w:t>МТЗ-80</w:t>
      </w:r>
      <w:r>
        <w:rPr>
          <w:sz w:val="24"/>
          <w:szCs w:val="24"/>
        </w:rPr>
        <w:t xml:space="preserve"> – 640 л отработано 437 ч,  убрано 640 м3 мусора.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Перевозка мусора, ликвидация стихийных свалок, уборка подвальных помещений в р-не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мясокомбината. Побелка бордюр на кладбищах 1,2,3,4. Побелка деревьев на конеферме.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Обслуживание светофоров, подсыпка песка и очистка от грязи проезжие  части  дорог: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ул. Ленина, Горького, Ломоносова, Буденного. Буджакская,  парки  40 лет ВЛКСМ и 30 лет 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Молдовы. 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Благоустройство территории шк. №6 – вырубка поросли и вывозка на свалку. Шк.№1- сбра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сывание мусора с крыши после дождя, уборка воды с классов, уборка мусора с территории.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 w:rsidRPr="00BB22E4">
        <w:rPr>
          <w:b/>
          <w:sz w:val="24"/>
          <w:szCs w:val="24"/>
        </w:rPr>
        <w:t xml:space="preserve">Т-16 </w:t>
      </w:r>
      <w:r>
        <w:rPr>
          <w:sz w:val="24"/>
          <w:szCs w:val="24"/>
        </w:rPr>
        <w:t>– 280 л отработано 424 ч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Погрузка грязи, очистка снега с ул. Ломоносова, Ленина, Горького, К.Маркса. Для пере-возки дров населению (66 человек- 132 складометра) было выделено 280 л д/т.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Был привлечен трактор Т-16 (вышка) с АО «Дост» для спила деревьев, обслуживание светофоров и ёлки – 65 л д/т. С АО «Амборио» был привлечен автокран для погрузки ж/б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лотков и плит по ул. Матросова, Калинина, шк. №1 – 90 л д/т.  АО «Апэ-Термо» для вывозки грязи с ул. Желябова – 50 л д/т.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В связи с обильным выпадением снега для ежедневной расчистки дорог был использован резерв д/т – 215 л,  а также  выделено для завоза песка на детскую площадку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совхоз – 115 л д/т.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 w:rsidRPr="00BB22E4">
        <w:rPr>
          <w:b/>
          <w:sz w:val="24"/>
          <w:szCs w:val="24"/>
        </w:rPr>
        <w:t>Г-53</w:t>
      </w:r>
      <w:r>
        <w:rPr>
          <w:sz w:val="24"/>
          <w:szCs w:val="24"/>
        </w:rPr>
        <w:t xml:space="preserve"> – 140 л бензина на уборку стихийных свалок.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2A42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Начальник отд. благ-ва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Зебели Н.П.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BB22E4">
      <w:pPr>
        <w:spacing w:after="0" w:line="240" w:lineRule="auto"/>
        <w:jc w:val="center"/>
        <w:rPr>
          <w:sz w:val="24"/>
          <w:szCs w:val="24"/>
        </w:rPr>
      </w:pPr>
    </w:p>
    <w:p w:rsidR="00C11C4F" w:rsidRDefault="00C11C4F" w:rsidP="00BB22E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ОТЧЕТ</w:t>
      </w:r>
    </w:p>
    <w:p w:rsidR="00C11C4F" w:rsidRDefault="00C11C4F" w:rsidP="00BB22E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 ДВИЖЕНИИ Д/ТОПЛИВА ПО ОТДЕЛУ БЛАГ-ВО</w:t>
      </w:r>
    </w:p>
    <w:p w:rsidR="00C11C4F" w:rsidRDefault="00C11C4F" w:rsidP="00BB22E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01.01.2013  ПО 31.03.2013 гг.</w:t>
      </w:r>
    </w:p>
    <w:p w:rsidR="00C11C4F" w:rsidRDefault="00C11C4F" w:rsidP="00BB22E4">
      <w:pPr>
        <w:spacing w:after="0" w:line="240" w:lineRule="auto"/>
        <w:jc w:val="center"/>
        <w:rPr>
          <w:sz w:val="24"/>
          <w:szCs w:val="24"/>
        </w:rPr>
      </w:pPr>
    </w:p>
    <w:p w:rsidR="00C11C4F" w:rsidRPr="00127B26" w:rsidRDefault="00C11C4F" w:rsidP="00BB22E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Поступило:</w:t>
      </w:r>
    </w:p>
    <w:p w:rsidR="00C11C4F" w:rsidRDefault="00C11C4F" w:rsidP="00BB22E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январь – 390 л 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февраль – 105 л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март – 255 л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Израсходовано в:</w:t>
      </w:r>
    </w:p>
    <w:p w:rsidR="00C11C4F" w:rsidRDefault="00C11C4F" w:rsidP="00454A8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январе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Экскаватор- 205 л - очистка дорог от снега по ул. С.Лазо, Пушкина, Ломоносова, Буджакская, Механизаторов, Потапова, с кладбищ 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МТЗ-80 – 110 л -  перевозка соли, песка на участки по ул. К.Маркса, Ленина, Горького,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Ломоносова, Буджакская, С.Лазо, Пушкина, кладбищ №1,2,4.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Т-16 – 75 л погрузка песчано-солевой смеси на участки.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Феврале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 w:rsidRPr="00457790">
        <w:rPr>
          <w:sz w:val="24"/>
          <w:szCs w:val="24"/>
        </w:rPr>
        <w:t>Экскаватор</w:t>
      </w:r>
      <w:r>
        <w:rPr>
          <w:sz w:val="24"/>
          <w:szCs w:val="24"/>
        </w:rPr>
        <w:t xml:space="preserve"> – 20 л - погрузка песка с карьера.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МТЗ-80 – 80 л – перевозка песка с карьера.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Т-16 – 5 л – перевозка песка на участки и в парки.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Default="00C11C4F" w:rsidP="00454A8A">
      <w:pPr>
        <w:spacing w:after="0" w:line="240" w:lineRule="auto"/>
        <w:rPr>
          <w:b/>
          <w:sz w:val="24"/>
          <w:szCs w:val="24"/>
        </w:rPr>
      </w:pPr>
      <w:r w:rsidRPr="00457790">
        <w:rPr>
          <w:b/>
          <w:sz w:val="24"/>
          <w:szCs w:val="24"/>
        </w:rPr>
        <w:t>Марте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Экскаватор – 55 л – выкопка саженцев с питомника, планировка возле канала по 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ул. Проездная и Желябова. Погрузка  и очистка грязи с канала после дождя. Очистка дорог от снега.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МТЗ-80 – 160 л – уборка песка и мусора с участков по ул. Чакира, Ломоносова, Горького,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Чеканова,  Сыртмача, К.Маркса,  с парка. Посадка деревьев по ул. Ленина.</w:t>
      </w:r>
    </w:p>
    <w:p w:rsidR="00C11C4F" w:rsidRPr="00457790" w:rsidRDefault="00C11C4F" w:rsidP="00454A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Т-16 – 40 л – погрузка песка и мусорас участков.</w:t>
      </w:r>
    </w:p>
    <w:p w:rsidR="00C11C4F" w:rsidRDefault="00C11C4F" w:rsidP="00454A8A">
      <w:pPr>
        <w:spacing w:after="0" w:line="240" w:lineRule="auto"/>
        <w:rPr>
          <w:sz w:val="24"/>
          <w:szCs w:val="24"/>
        </w:rPr>
      </w:pPr>
    </w:p>
    <w:p w:rsidR="00C11C4F" w:rsidRPr="002A42F0" w:rsidRDefault="00C11C4F" w:rsidP="002A42F0">
      <w:pPr>
        <w:rPr>
          <w:sz w:val="24"/>
          <w:szCs w:val="24"/>
        </w:rPr>
      </w:pPr>
    </w:p>
    <w:p w:rsidR="00C11C4F" w:rsidRPr="002A42F0" w:rsidRDefault="00C11C4F" w:rsidP="002A42F0">
      <w:pPr>
        <w:rPr>
          <w:sz w:val="24"/>
          <w:szCs w:val="24"/>
        </w:rPr>
      </w:pPr>
    </w:p>
    <w:p w:rsidR="00C11C4F" w:rsidRPr="002A42F0" w:rsidRDefault="00C11C4F" w:rsidP="002A42F0">
      <w:pPr>
        <w:rPr>
          <w:sz w:val="24"/>
          <w:szCs w:val="24"/>
        </w:rPr>
      </w:pPr>
    </w:p>
    <w:p w:rsidR="00C11C4F" w:rsidRDefault="00C11C4F" w:rsidP="002A42F0">
      <w:pPr>
        <w:rPr>
          <w:sz w:val="24"/>
          <w:szCs w:val="24"/>
        </w:rPr>
      </w:pPr>
    </w:p>
    <w:p w:rsidR="00C11C4F" w:rsidRDefault="00C11C4F" w:rsidP="002A42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Начальник отд. благ-ва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Зебели Н.П.</w:t>
      </w:r>
    </w:p>
    <w:p w:rsidR="00C11C4F" w:rsidRPr="002A42F0" w:rsidRDefault="00C11C4F" w:rsidP="002A42F0">
      <w:pPr>
        <w:jc w:val="center"/>
        <w:rPr>
          <w:sz w:val="24"/>
          <w:szCs w:val="24"/>
        </w:rPr>
      </w:pPr>
    </w:p>
    <w:sectPr w:rsidR="00C11C4F" w:rsidRPr="002A42F0" w:rsidSect="0011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130"/>
    <w:rsid w:val="0002012D"/>
    <w:rsid w:val="00020FC2"/>
    <w:rsid w:val="00031592"/>
    <w:rsid w:val="00111389"/>
    <w:rsid w:val="00127B26"/>
    <w:rsid w:val="00167E53"/>
    <w:rsid w:val="002A42F0"/>
    <w:rsid w:val="003441AF"/>
    <w:rsid w:val="0041423F"/>
    <w:rsid w:val="00454A8A"/>
    <w:rsid w:val="00457790"/>
    <w:rsid w:val="00542D5A"/>
    <w:rsid w:val="00792130"/>
    <w:rsid w:val="00BB22E4"/>
    <w:rsid w:val="00C11C4F"/>
    <w:rsid w:val="00C3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2F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A4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42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</TotalTime>
  <Pages>2</Pages>
  <Words>458</Words>
  <Characters>2613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2013-04-09T08:18:00Z</cp:lastPrinted>
  <dcterms:created xsi:type="dcterms:W3CDTF">2013-04-09T05:43:00Z</dcterms:created>
  <dcterms:modified xsi:type="dcterms:W3CDTF">2013-04-09T17:25:00Z</dcterms:modified>
</cp:coreProperties>
</file>